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77C1" w14:textId="77777777" w:rsidR="00735B9D" w:rsidRDefault="00735B9D" w:rsidP="00735B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Anne FULLER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5939FA22" w14:textId="77777777" w:rsidR="00735B9D" w:rsidRDefault="00735B9D" w:rsidP="00735B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Gentlewoman.</w:t>
      </w:r>
    </w:p>
    <w:p w14:paraId="203DCE15" w14:textId="77777777" w:rsidR="00735B9D" w:rsidRDefault="00735B9D" w:rsidP="00735B9D">
      <w:pPr>
        <w:pStyle w:val="NoSpacing"/>
        <w:rPr>
          <w:rFonts w:cs="Times New Roman"/>
          <w:szCs w:val="24"/>
        </w:rPr>
      </w:pPr>
    </w:p>
    <w:p w14:paraId="7E17CC66" w14:textId="77777777" w:rsidR="00735B9D" w:rsidRDefault="00735B9D" w:rsidP="00735B9D">
      <w:pPr>
        <w:pStyle w:val="NoSpacing"/>
        <w:rPr>
          <w:rFonts w:cs="Times New Roman"/>
          <w:szCs w:val="24"/>
        </w:rPr>
      </w:pPr>
    </w:p>
    <w:p w14:paraId="72095DE9" w14:textId="77777777" w:rsidR="00735B9D" w:rsidRDefault="00735B9D" w:rsidP="00735B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She was a member of the household of Sir John Howard(q.v.) in London.</w:t>
      </w:r>
    </w:p>
    <w:p w14:paraId="6C64B365" w14:textId="77777777" w:rsidR="00735B9D" w:rsidRDefault="00735B9D" w:rsidP="00735B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6E431E5A" w14:textId="77777777" w:rsidR="00735B9D" w:rsidRDefault="00735B9D" w:rsidP="00735B9D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</w:t>
      </w:r>
      <w:proofErr w:type="spellEnd"/>
      <w:r>
        <w:rPr>
          <w:rFonts w:cs="Times New Roman"/>
          <w:szCs w:val="24"/>
        </w:rPr>
        <w:t>)</w:t>
      </w:r>
    </w:p>
    <w:p w14:paraId="1FF05BDB" w14:textId="77777777" w:rsidR="00735B9D" w:rsidRDefault="00735B9D" w:rsidP="00735B9D">
      <w:pPr>
        <w:pStyle w:val="NoSpacing"/>
        <w:rPr>
          <w:rFonts w:cs="Times New Roman"/>
          <w:szCs w:val="24"/>
        </w:rPr>
      </w:pPr>
    </w:p>
    <w:p w14:paraId="6300AF75" w14:textId="77777777" w:rsidR="00735B9D" w:rsidRDefault="00735B9D" w:rsidP="00735B9D">
      <w:pPr>
        <w:pStyle w:val="NoSpacing"/>
        <w:rPr>
          <w:rFonts w:cs="Times New Roman"/>
          <w:szCs w:val="24"/>
        </w:rPr>
      </w:pPr>
    </w:p>
    <w:p w14:paraId="2C57FF9C" w14:textId="77777777" w:rsidR="00735B9D" w:rsidRDefault="00735B9D" w:rsidP="00735B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0BAC23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03714" w14:textId="77777777" w:rsidR="00735B9D" w:rsidRDefault="00735B9D" w:rsidP="009139A6">
      <w:r>
        <w:separator/>
      </w:r>
    </w:p>
  </w:endnote>
  <w:endnote w:type="continuationSeparator" w:id="0">
    <w:p w14:paraId="27D207D2" w14:textId="77777777" w:rsidR="00735B9D" w:rsidRDefault="00735B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9AF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31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2F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7EC3F" w14:textId="77777777" w:rsidR="00735B9D" w:rsidRDefault="00735B9D" w:rsidP="009139A6">
      <w:r>
        <w:separator/>
      </w:r>
    </w:p>
  </w:footnote>
  <w:footnote w:type="continuationSeparator" w:id="0">
    <w:p w14:paraId="72720499" w14:textId="77777777" w:rsidR="00735B9D" w:rsidRDefault="00735B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D1E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57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B3B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9D"/>
    <w:rsid w:val="000666E0"/>
    <w:rsid w:val="002510B7"/>
    <w:rsid w:val="00270799"/>
    <w:rsid w:val="005C130B"/>
    <w:rsid w:val="00735B9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1E596"/>
  <w15:chartTrackingRefBased/>
  <w15:docId w15:val="{2DD457C1-5268-465E-99C2-8CD2CD42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2024-04-16T14:46:00Z</dcterms:created>
  <dcterms:modified xsi:type="dcterms:W3CDTF">2024-04-16T14:47:00Z</dcterms:modified>
</cp:coreProperties>
</file>